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9940" w14:textId="77777777" w:rsidR="00E40484" w:rsidRPr="00E40484" w:rsidRDefault="00E40484" w:rsidP="00E40484">
      <w:pPr>
        <w:pStyle w:val="Tekstpodstawowy"/>
        <w:spacing w:before="119"/>
        <w:rPr>
          <w:rFonts w:ascii="Montserrat" w:hAnsi="Montserrat"/>
          <w:i/>
          <w:sz w:val="20"/>
          <w:szCs w:val="20"/>
        </w:rPr>
      </w:pPr>
    </w:p>
    <w:p w14:paraId="6589BCA6" w14:textId="77777777" w:rsidR="00E202C0" w:rsidRDefault="00E202C0" w:rsidP="00E202C0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70171FC5" w14:textId="77777777" w:rsidR="00E202C0" w:rsidRDefault="00E202C0" w:rsidP="00E202C0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5BD88D8D" w14:textId="77777777" w:rsidR="00E40484" w:rsidRPr="00E40484" w:rsidRDefault="00E40484" w:rsidP="00E40484">
      <w:pPr>
        <w:pStyle w:val="Tekstpodstawowy"/>
        <w:spacing w:before="122"/>
        <w:rPr>
          <w:rFonts w:ascii="Montserrat" w:hAnsi="Montserrat"/>
          <w:i/>
          <w:sz w:val="20"/>
          <w:szCs w:val="20"/>
        </w:rPr>
      </w:pPr>
    </w:p>
    <w:p w14:paraId="1DBB2F45" w14:textId="77777777" w:rsidR="00E40484" w:rsidRPr="00E40484" w:rsidRDefault="00E40484" w:rsidP="00F85AA6">
      <w:pPr>
        <w:pStyle w:val="Nagwek1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KRYTERIA</w:t>
      </w:r>
      <w:r w:rsidRPr="00E40484">
        <w:rPr>
          <w:rFonts w:ascii="Montserrat" w:hAnsi="Montserrat"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spacing w:val="-2"/>
          <w:sz w:val="20"/>
          <w:szCs w:val="20"/>
        </w:rPr>
        <w:t>SPORTOWE</w:t>
      </w:r>
    </w:p>
    <w:p w14:paraId="31112F3A" w14:textId="77777777" w:rsidR="00E40484" w:rsidRPr="00E40484" w:rsidRDefault="00E40484" w:rsidP="00E40484">
      <w:pPr>
        <w:pStyle w:val="Tekstpodstawowy"/>
        <w:spacing w:before="41"/>
        <w:rPr>
          <w:rFonts w:ascii="Montserrat" w:hAnsi="Montserrat"/>
          <w:b/>
          <w:sz w:val="20"/>
          <w:szCs w:val="20"/>
        </w:rPr>
      </w:pPr>
    </w:p>
    <w:p w14:paraId="7B4D90A5" w14:textId="2BE95E20" w:rsidR="00E40484" w:rsidRPr="00E40484" w:rsidRDefault="00E40484" w:rsidP="00E40484">
      <w:pPr>
        <w:pStyle w:val="Nagwek2"/>
      </w:pPr>
      <w:r w:rsidRPr="00E40484">
        <w:t xml:space="preserve"> </w:t>
      </w:r>
      <w:r>
        <w:t xml:space="preserve">S.01. </w:t>
      </w:r>
      <w:r w:rsidRPr="00E40484">
        <w:t>Zespoły młodzieżowe</w:t>
      </w:r>
    </w:p>
    <w:p w14:paraId="69B2FC34" w14:textId="77777777" w:rsidR="00E40484" w:rsidRPr="00E40484" w:rsidRDefault="00E40484" w:rsidP="00E40484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1282573F" w14:textId="77777777" w:rsidR="00E40484" w:rsidRPr="00E40484" w:rsidRDefault="00E40484" w:rsidP="00E40484">
      <w:pPr>
        <w:pStyle w:val="Tekstpodstawowy"/>
        <w:ind w:left="144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 xml:space="preserve">Klub </w:t>
      </w:r>
      <w:r w:rsidRPr="00E40484">
        <w:rPr>
          <w:rFonts w:ascii="Montserrat" w:hAnsi="Montserrat"/>
          <w:spacing w:val="-2"/>
          <w:sz w:val="20"/>
          <w:szCs w:val="20"/>
        </w:rPr>
        <w:t>…………………………………………………….……………………………………………………</w:t>
      </w:r>
    </w:p>
    <w:p w14:paraId="2D59C522" w14:textId="384F81C6" w:rsidR="00E40484" w:rsidRPr="00E40484" w:rsidRDefault="00E40484" w:rsidP="00E40484">
      <w:pPr>
        <w:pStyle w:val="Tekstpodstawowy"/>
        <w:numPr>
          <w:ilvl w:val="0"/>
          <w:numId w:val="4"/>
        </w:numPr>
        <w:spacing w:before="41" w:line="276" w:lineRule="auto"/>
        <w:ind w:right="141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Zobowiązuje</w:t>
      </w:r>
      <w:r w:rsidRPr="00E40484">
        <w:rPr>
          <w:rFonts w:ascii="Montserrat" w:hAnsi="Montserrat"/>
          <w:spacing w:val="-9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się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do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posiadania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</w:t>
      </w:r>
      <w:r w:rsidRPr="00E40484">
        <w:rPr>
          <w:rFonts w:ascii="Montserrat" w:hAnsi="Montserrat"/>
          <w:spacing w:val="-9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ramach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własnego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podmiotu</w:t>
      </w:r>
      <w:r w:rsidRPr="00E40484">
        <w:rPr>
          <w:rFonts w:ascii="Montserrat" w:hAnsi="Montserrat"/>
          <w:spacing w:val="-9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prawnego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co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najmniej</w:t>
      </w:r>
      <w:r w:rsidRPr="00E40484"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trzech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(3)</w:t>
      </w:r>
      <w:r w:rsidRPr="00E40484">
        <w:rPr>
          <w:rFonts w:ascii="Montserrat" w:hAnsi="Montserrat"/>
          <w:spacing w:val="-9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zespołów młodzieżowych,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które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będą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uczestniczyć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oficjalnych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rozgrywkach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lub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programach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zatwierdzonych</w:t>
      </w:r>
      <w:r w:rsidRPr="00E40484">
        <w:rPr>
          <w:rFonts w:ascii="Montserrat" w:hAnsi="Montserrat"/>
          <w:spacing w:val="-15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przez PZPN i rozgrywanych na poziomie krajowym lub regionalnym, z czego:</w:t>
      </w:r>
    </w:p>
    <w:p w14:paraId="67EC7A7F" w14:textId="6A8136AB" w:rsidR="00E40484" w:rsidRPr="00E40484" w:rsidRDefault="00E40484" w:rsidP="00E40484">
      <w:pPr>
        <w:pStyle w:val="Akapitzlist"/>
        <w:numPr>
          <w:ilvl w:val="0"/>
          <w:numId w:val="3"/>
        </w:numPr>
        <w:tabs>
          <w:tab w:val="left" w:pos="864"/>
        </w:tabs>
        <w:spacing w:before="1" w:line="276" w:lineRule="auto"/>
        <w:ind w:right="140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dwóch (2) zespołów młodzieżowych w kategorii wiekowej: junior (A1, A2), junior młodszy (B1, B2) lub trampkarz (C1, C2), tj. (rocznik, klasa rozgrywkowa):</w:t>
      </w:r>
    </w:p>
    <w:p w14:paraId="76244F79" w14:textId="77777777" w:rsidR="00E40484" w:rsidRPr="00E40484" w:rsidRDefault="00E40484" w:rsidP="00E40484">
      <w:pPr>
        <w:pStyle w:val="Akapitzlist"/>
        <w:numPr>
          <w:ilvl w:val="3"/>
          <w:numId w:val="1"/>
        </w:numPr>
        <w:tabs>
          <w:tab w:val="left" w:pos="864"/>
        </w:tabs>
        <w:spacing w:before="1" w:line="276" w:lineRule="auto"/>
        <w:ind w:left="1577" w:right="140" w:hanging="356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………………………………………………………………………………………………..</w:t>
      </w:r>
    </w:p>
    <w:p w14:paraId="6A09C007" w14:textId="77777777" w:rsidR="00E40484" w:rsidRPr="00E40484" w:rsidRDefault="00E40484" w:rsidP="00E40484">
      <w:pPr>
        <w:pStyle w:val="Akapitzlist"/>
        <w:numPr>
          <w:ilvl w:val="3"/>
          <w:numId w:val="1"/>
        </w:numPr>
        <w:tabs>
          <w:tab w:val="left" w:pos="864"/>
        </w:tabs>
        <w:spacing w:before="1" w:line="276" w:lineRule="auto"/>
        <w:ind w:left="1577" w:right="140" w:hanging="356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………………………………………………………………………………………………..</w:t>
      </w:r>
    </w:p>
    <w:p w14:paraId="1318BC1D" w14:textId="57F13D9E" w:rsidR="00E40484" w:rsidRPr="00E40484" w:rsidRDefault="00E40484" w:rsidP="00E40484">
      <w:pPr>
        <w:pStyle w:val="Akapitzlist"/>
        <w:numPr>
          <w:ilvl w:val="0"/>
          <w:numId w:val="1"/>
        </w:numPr>
        <w:tabs>
          <w:tab w:val="left" w:pos="864"/>
        </w:tabs>
        <w:spacing w:before="1" w:line="276" w:lineRule="auto"/>
        <w:ind w:right="140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jednego (1) zespołu młodzieżowego w kategorii wiekowej: młodzik (D1, D2) lub orlik (E1, E2) , tj. (rocznik, klasa rozgrywkowa):</w:t>
      </w:r>
    </w:p>
    <w:p w14:paraId="3C708DC3" w14:textId="77777777" w:rsidR="00E40484" w:rsidRDefault="00E40484" w:rsidP="00E40484">
      <w:pPr>
        <w:pStyle w:val="Akapitzlist"/>
        <w:numPr>
          <w:ilvl w:val="3"/>
          <w:numId w:val="1"/>
        </w:numPr>
        <w:tabs>
          <w:tab w:val="left" w:pos="864"/>
        </w:tabs>
        <w:spacing w:before="1" w:line="276" w:lineRule="auto"/>
        <w:ind w:left="1577" w:right="140" w:hanging="356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………………………………………………………………………………………………..</w:t>
      </w:r>
    </w:p>
    <w:p w14:paraId="51D98BDD" w14:textId="4ED1970F" w:rsidR="00E40484" w:rsidRPr="00E40484" w:rsidRDefault="00E40484" w:rsidP="00E40484">
      <w:pPr>
        <w:pStyle w:val="Akapitzlist"/>
        <w:numPr>
          <w:ilvl w:val="0"/>
          <w:numId w:val="4"/>
        </w:numPr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W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sytuacji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braku</w:t>
      </w:r>
      <w:r w:rsidRPr="00E40484">
        <w:rPr>
          <w:rFonts w:ascii="Montserrat" w:hAnsi="Montserrat"/>
          <w:spacing w:val="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zespołów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własnych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lub niepełnej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ich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liczby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Wnioskodawca</w:t>
      </w:r>
      <w:r w:rsidRPr="00E40484">
        <w:rPr>
          <w:rFonts w:ascii="Montserrat" w:hAnsi="Montserrat"/>
          <w:spacing w:val="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zawarł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porozumienie</w:t>
      </w:r>
      <w:r w:rsidRPr="00E40484">
        <w:rPr>
          <w:rFonts w:ascii="Montserrat" w:hAnsi="Montserrat"/>
          <w:sz w:val="20"/>
          <w:szCs w:val="20"/>
          <w:vertAlign w:val="superscript"/>
        </w:rPr>
        <w:t xml:space="preserve">1 </w:t>
      </w:r>
      <w:r w:rsidRPr="00E40484">
        <w:rPr>
          <w:rFonts w:ascii="Montserrat" w:hAnsi="Montserrat"/>
          <w:spacing w:val="-5"/>
          <w:sz w:val="20"/>
          <w:szCs w:val="20"/>
        </w:rPr>
        <w:t>na</w:t>
      </w:r>
      <w:r w:rsidRPr="00E40484">
        <w:rPr>
          <w:rFonts w:ascii="Montserrat" w:hAnsi="Montserrat"/>
          <w:sz w:val="20"/>
          <w:szCs w:val="20"/>
        </w:rPr>
        <w:t xml:space="preserve"> szkolenie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młodzieży</w:t>
      </w:r>
      <w:r w:rsidRPr="00E40484">
        <w:rPr>
          <w:rFonts w:ascii="Montserrat" w:hAnsi="Montserrat"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pacing w:val="-2"/>
          <w:sz w:val="20"/>
          <w:szCs w:val="20"/>
        </w:rPr>
        <w:t>klubem</w:t>
      </w:r>
      <w:r w:rsidRPr="00E40484">
        <w:rPr>
          <w:rFonts w:ascii="Montserrat" w:hAnsi="Montserrat"/>
          <w:sz w:val="20"/>
          <w:szCs w:val="20"/>
        </w:rPr>
        <w:t xml:space="preserve"> ………………………………………………………………………………………………..</w:t>
      </w:r>
      <w:r w:rsidRPr="00E40484">
        <w:rPr>
          <w:rFonts w:ascii="Montserrat" w:hAnsi="Montserrat"/>
          <w:spacing w:val="-10"/>
          <w:sz w:val="20"/>
          <w:szCs w:val="20"/>
        </w:rPr>
        <w:t>,</w:t>
      </w:r>
      <w:r>
        <w:rPr>
          <w:rFonts w:ascii="Montserrat" w:hAnsi="Montserrat"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którego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wynika wypełnienie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 xml:space="preserve">kryterium </w:t>
      </w:r>
      <w:r w:rsidRPr="00E40484">
        <w:rPr>
          <w:rFonts w:ascii="Montserrat" w:hAnsi="Montserrat"/>
          <w:spacing w:val="-2"/>
          <w:sz w:val="20"/>
          <w:szCs w:val="20"/>
        </w:rPr>
        <w:t>S.01.</w:t>
      </w:r>
    </w:p>
    <w:p w14:paraId="21D7806B" w14:textId="77777777" w:rsidR="00E40484" w:rsidRPr="00E40484" w:rsidRDefault="00E40484" w:rsidP="00E40484">
      <w:pPr>
        <w:pStyle w:val="Tekstpodstawowy"/>
        <w:spacing w:before="84"/>
        <w:rPr>
          <w:rFonts w:ascii="Montserrat" w:hAnsi="Montserrat"/>
          <w:sz w:val="20"/>
          <w:szCs w:val="20"/>
        </w:rPr>
      </w:pPr>
    </w:p>
    <w:p w14:paraId="63664842" w14:textId="35C814AC" w:rsidR="00E40484" w:rsidRPr="00E40484" w:rsidRDefault="00E40484" w:rsidP="00E40484">
      <w:pPr>
        <w:pStyle w:val="Nagwek2"/>
      </w:pPr>
      <w:r>
        <w:t xml:space="preserve">S.02. </w:t>
      </w:r>
      <w:r w:rsidRPr="00E40484">
        <w:t>Udział</w:t>
      </w:r>
      <w:r w:rsidRPr="00E40484">
        <w:rPr>
          <w:spacing w:val="-4"/>
        </w:rPr>
        <w:t xml:space="preserve"> </w:t>
      </w:r>
      <w:r w:rsidRPr="00E40484">
        <w:t>zawodników</w:t>
      </w:r>
      <w:r w:rsidRPr="00E40484">
        <w:rPr>
          <w:spacing w:val="-4"/>
        </w:rPr>
        <w:t xml:space="preserve"> </w:t>
      </w:r>
      <w:r w:rsidRPr="00E40484">
        <w:rPr>
          <w:spacing w:val="-2"/>
        </w:rPr>
        <w:t>młodzieżowych</w:t>
      </w:r>
    </w:p>
    <w:p w14:paraId="65EEFF70" w14:textId="77777777" w:rsidR="00E40484" w:rsidRPr="00E40484" w:rsidRDefault="00E40484" w:rsidP="00E40484">
      <w:pPr>
        <w:pStyle w:val="Tekstpodstawowy"/>
        <w:spacing w:before="82"/>
        <w:rPr>
          <w:rFonts w:ascii="Montserrat" w:hAnsi="Montserrat"/>
          <w:b/>
          <w:sz w:val="20"/>
          <w:szCs w:val="20"/>
        </w:rPr>
      </w:pPr>
    </w:p>
    <w:p w14:paraId="1CCA685F" w14:textId="77777777" w:rsidR="00E40484" w:rsidRPr="00E40484" w:rsidRDefault="00E40484" w:rsidP="00E40484">
      <w:pPr>
        <w:pStyle w:val="Tekstpodstawowy"/>
        <w:tabs>
          <w:tab w:val="left" w:leader="dot" w:pos="8761"/>
        </w:tabs>
        <w:ind w:left="144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pacing w:val="-4"/>
          <w:sz w:val="20"/>
          <w:szCs w:val="20"/>
        </w:rPr>
        <w:t>Klub</w:t>
      </w:r>
      <w:r w:rsidRPr="00E40484">
        <w:rPr>
          <w:rFonts w:ascii="Montserrat" w:hAnsi="Montserrat"/>
          <w:sz w:val="20"/>
          <w:szCs w:val="20"/>
        </w:rPr>
        <w:tab/>
        <w:t>zobowiązuje</w:t>
      </w:r>
      <w:r w:rsidRPr="00E40484">
        <w:rPr>
          <w:rFonts w:ascii="Montserrat" w:hAnsi="Montserrat"/>
          <w:spacing w:val="-14"/>
          <w:sz w:val="20"/>
          <w:szCs w:val="20"/>
        </w:rPr>
        <w:t xml:space="preserve"> </w:t>
      </w:r>
      <w:r w:rsidRPr="00E40484">
        <w:rPr>
          <w:rFonts w:ascii="Montserrat" w:hAnsi="Montserrat"/>
          <w:spacing w:val="-4"/>
          <w:sz w:val="20"/>
          <w:szCs w:val="20"/>
        </w:rPr>
        <w:t>się,</w:t>
      </w:r>
    </w:p>
    <w:p w14:paraId="1C12C195" w14:textId="77777777" w:rsidR="00E40484" w:rsidRPr="00E40484" w:rsidRDefault="00E40484" w:rsidP="00E40484">
      <w:pPr>
        <w:spacing w:before="43" w:line="276" w:lineRule="auto"/>
        <w:ind w:left="144" w:right="138"/>
        <w:jc w:val="both"/>
        <w:rPr>
          <w:rFonts w:ascii="Montserrat" w:hAnsi="Montserrat"/>
          <w:i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że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w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czasie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trwania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całego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meczu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zespołu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seniorów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uczestniczyć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będzie</w:t>
      </w:r>
      <w:r w:rsidRPr="00E40484">
        <w:rPr>
          <w:rFonts w:ascii="Montserrat" w:hAnsi="Montserrat"/>
          <w:spacing w:val="-8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minimum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dwóch</w:t>
      </w:r>
      <w:r w:rsidRPr="00E40484">
        <w:rPr>
          <w:rFonts w:ascii="Montserrat" w:hAnsi="Montserrat"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(2)</w:t>
      </w:r>
      <w:r w:rsidRPr="00E40484">
        <w:rPr>
          <w:rFonts w:ascii="Montserrat" w:hAnsi="Montserrat"/>
          <w:spacing w:val="-9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 xml:space="preserve">zawodników młodzieżowych do lat 21 </w:t>
      </w:r>
      <w:r w:rsidRPr="00E40484">
        <w:rPr>
          <w:rFonts w:ascii="Montserrat" w:hAnsi="Montserrat"/>
          <w:i/>
          <w:sz w:val="20"/>
          <w:szCs w:val="20"/>
        </w:rPr>
        <w:t xml:space="preserve">(zawodnikami młodzieżowymi są zawodnicy posiadający obywatelstwo polskie, którzy w roku </w:t>
      </w:r>
      <w:r w:rsidRPr="00E40484">
        <w:rPr>
          <w:rFonts w:ascii="Montserrat" w:hAnsi="Montserrat"/>
          <w:i/>
          <w:spacing w:val="-2"/>
          <w:sz w:val="20"/>
          <w:szCs w:val="20"/>
        </w:rPr>
        <w:t>kalendarzowym,</w:t>
      </w:r>
      <w:r w:rsidRPr="00E40484">
        <w:rPr>
          <w:rFonts w:ascii="Montserrat" w:hAnsi="Montserrat"/>
          <w:i/>
          <w:spacing w:val="2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w</w:t>
      </w:r>
      <w:r w:rsidRPr="00E40484">
        <w:rPr>
          <w:rFonts w:ascii="Montserrat" w:hAnsi="Montserrat"/>
          <w:i/>
          <w:spacing w:val="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którym</w:t>
      </w:r>
      <w:r w:rsidRPr="00E40484">
        <w:rPr>
          <w:rFonts w:ascii="Montserrat" w:hAnsi="Montserrat"/>
          <w:i/>
          <w:spacing w:val="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następuje</w:t>
      </w:r>
      <w:r w:rsidRPr="00E40484">
        <w:rPr>
          <w:rFonts w:ascii="Montserrat" w:hAnsi="Montserrat"/>
          <w:i/>
          <w:spacing w:val="2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zakończenie</w:t>
      </w:r>
      <w:r w:rsidRPr="00E4048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danego</w:t>
      </w:r>
      <w:r w:rsidRPr="00E40484">
        <w:rPr>
          <w:rFonts w:ascii="Montserrat" w:hAnsi="Montserrat"/>
          <w:i/>
          <w:spacing w:val="3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sezonu</w:t>
      </w:r>
      <w:r w:rsidRPr="00E40484">
        <w:rPr>
          <w:rFonts w:ascii="Montserrat" w:hAnsi="Montserrat"/>
          <w:i/>
          <w:spacing w:val="2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rozgrywkowego,</w:t>
      </w:r>
      <w:r w:rsidRPr="00E40484">
        <w:rPr>
          <w:rFonts w:ascii="Montserrat" w:hAnsi="Montserrat"/>
          <w:i/>
          <w:spacing w:val="2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ukończą</w:t>
      </w:r>
      <w:r w:rsidRPr="00E4048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21.</w:t>
      </w:r>
      <w:r w:rsidRPr="00E40484">
        <w:rPr>
          <w:rFonts w:ascii="Montserrat" w:hAnsi="Montserrat"/>
          <w:i/>
          <w:spacing w:val="2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rok</w:t>
      </w:r>
      <w:r w:rsidRPr="00E40484">
        <w:rPr>
          <w:rFonts w:ascii="Montserrat" w:hAnsi="Montserrat"/>
          <w:i/>
          <w:spacing w:val="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życia</w:t>
      </w:r>
      <w:r w:rsidRPr="00E4048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oraz</w:t>
      </w:r>
      <w:r w:rsidRPr="00E40484">
        <w:rPr>
          <w:rFonts w:ascii="Montserrat" w:hAnsi="Montserrat"/>
          <w:i/>
          <w:spacing w:val="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zawodnicy</w:t>
      </w:r>
      <w:r w:rsidRPr="00E40484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młodsi).</w:t>
      </w:r>
    </w:p>
    <w:p w14:paraId="16992608" w14:textId="77777777" w:rsidR="00E40484" w:rsidRPr="00E40484" w:rsidRDefault="00E40484" w:rsidP="00E40484">
      <w:pPr>
        <w:pStyle w:val="Tekstpodstawowy"/>
        <w:spacing w:before="88"/>
        <w:rPr>
          <w:rFonts w:ascii="Montserrat" w:hAnsi="Montserrat"/>
          <w:i/>
          <w:sz w:val="20"/>
          <w:szCs w:val="20"/>
        </w:rPr>
      </w:pPr>
    </w:p>
    <w:p w14:paraId="0C54BD87" w14:textId="1D90D93E" w:rsidR="00E40484" w:rsidRPr="00E40484" w:rsidRDefault="00E40484" w:rsidP="00E40484">
      <w:pPr>
        <w:pStyle w:val="Nagwek2"/>
      </w:pPr>
      <w:r>
        <w:t xml:space="preserve">S.03. </w:t>
      </w:r>
      <w:r w:rsidRPr="00E40484">
        <w:t>Opieka</w:t>
      </w:r>
      <w:r w:rsidRPr="00E40484">
        <w:rPr>
          <w:spacing w:val="-3"/>
        </w:rPr>
        <w:t xml:space="preserve"> </w:t>
      </w:r>
      <w:r w:rsidRPr="00E40484">
        <w:t xml:space="preserve">medyczna nad </w:t>
      </w:r>
      <w:r w:rsidRPr="00E40484">
        <w:rPr>
          <w:spacing w:val="-2"/>
        </w:rPr>
        <w:t>zawodnikami</w:t>
      </w:r>
    </w:p>
    <w:p w14:paraId="29F7957F" w14:textId="77777777" w:rsidR="00E40484" w:rsidRPr="00E40484" w:rsidRDefault="00E40484" w:rsidP="00E40484">
      <w:pPr>
        <w:pStyle w:val="Tekstpodstawowy"/>
        <w:spacing w:before="81"/>
        <w:rPr>
          <w:rFonts w:ascii="Montserrat" w:hAnsi="Montserrat"/>
          <w:b/>
          <w:sz w:val="20"/>
          <w:szCs w:val="20"/>
        </w:rPr>
      </w:pPr>
    </w:p>
    <w:p w14:paraId="1A2EFE7C" w14:textId="77777777" w:rsidR="00E40484" w:rsidRPr="00E40484" w:rsidRDefault="00E40484" w:rsidP="00E40484">
      <w:pPr>
        <w:pStyle w:val="Tekstpodstawowy"/>
        <w:tabs>
          <w:tab w:val="left" w:leader="dot" w:pos="8480"/>
        </w:tabs>
        <w:spacing w:before="1"/>
        <w:ind w:left="144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pacing w:val="-4"/>
          <w:sz w:val="20"/>
          <w:szCs w:val="20"/>
        </w:rPr>
        <w:t>Klub</w:t>
      </w:r>
      <w:r w:rsidRPr="00E40484">
        <w:rPr>
          <w:rFonts w:ascii="Montserrat" w:hAnsi="Montserrat"/>
          <w:sz w:val="20"/>
          <w:szCs w:val="20"/>
        </w:rPr>
        <w:tab/>
        <w:t>zapewnia,</w:t>
      </w:r>
      <w:r w:rsidRPr="00E40484">
        <w:rPr>
          <w:rFonts w:ascii="Montserrat" w:hAnsi="Montserrat"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że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pacing w:val="-2"/>
          <w:sz w:val="20"/>
          <w:szCs w:val="20"/>
        </w:rPr>
        <w:t>każdy</w:t>
      </w:r>
    </w:p>
    <w:p w14:paraId="17E58A41" w14:textId="77777777" w:rsidR="00E40484" w:rsidRPr="00E40484" w:rsidRDefault="00E40484" w:rsidP="00E40484">
      <w:pPr>
        <w:pStyle w:val="Tekstpodstawowy"/>
        <w:spacing w:before="40" w:line="276" w:lineRule="auto"/>
        <w:ind w:left="144" w:right="140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z jego zawodników uprawniony do gry w pierwszym zespole przechodzi badania okresowe uprawniające do udziału w rozgrywkach zgodnie z przepisami regulaminu rozgrywek o mistrzostwo III ligi.</w:t>
      </w:r>
    </w:p>
    <w:p w14:paraId="5BF5A3B9" w14:textId="77777777" w:rsidR="00E40484" w:rsidRPr="00E40484" w:rsidRDefault="00E40484" w:rsidP="00E40484">
      <w:pPr>
        <w:pStyle w:val="Tekstpodstawowy"/>
        <w:spacing w:before="43"/>
        <w:rPr>
          <w:rFonts w:ascii="Montserrat" w:hAnsi="Montserrat"/>
          <w:sz w:val="20"/>
          <w:szCs w:val="20"/>
        </w:rPr>
      </w:pPr>
    </w:p>
    <w:p w14:paraId="7996CE50" w14:textId="77777777" w:rsidR="00E40484" w:rsidRPr="00E40484" w:rsidRDefault="00E40484" w:rsidP="00E40484">
      <w:pPr>
        <w:pStyle w:val="Tekstpodstawowy"/>
        <w:ind w:left="144"/>
        <w:jc w:val="both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Podpis/podpisy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osób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reprezentujących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klub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zgodnie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</w:t>
      </w:r>
      <w:r w:rsidRPr="00E40484">
        <w:rPr>
          <w:rFonts w:ascii="Montserrat" w:hAnsi="Montserrat"/>
          <w:spacing w:val="-2"/>
          <w:sz w:val="20"/>
          <w:szCs w:val="20"/>
        </w:rPr>
        <w:t xml:space="preserve"> rejestrem:</w:t>
      </w:r>
    </w:p>
    <w:p w14:paraId="2975D8A9" w14:textId="77777777" w:rsidR="00E40484" w:rsidRPr="00E40484" w:rsidRDefault="00E40484" w:rsidP="00E40484">
      <w:pPr>
        <w:pStyle w:val="Tekstpodstawowy"/>
        <w:spacing w:before="138"/>
        <w:rPr>
          <w:rFonts w:ascii="Montserrat" w:hAnsi="Montserrat"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E40484" w:rsidRPr="00E40484" w14:paraId="2C8F07FC" w14:textId="77777777" w:rsidTr="00C53937">
        <w:trPr>
          <w:trHeight w:val="292"/>
        </w:trPr>
        <w:tc>
          <w:tcPr>
            <w:tcW w:w="5000" w:type="dxa"/>
          </w:tcPr>
          <w:p w14:paraId="2905A024" w14:textId="77777777" w:rsidR="00E40484" w:rsidRPr="00E40484" w:rsidRDefault="00E40484" w:rsidP="00C53937">
            <w:pPr>
              <w:pStyle w:val="TableParagraph"/>
              <w:spacing w:line="266" w:lineRule="exact"/>
              <w:ind w:left="5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57DD4943" w14:textId="77777777" w:rsidR="00E40484" w:rsidRPr="00E40484" w:rsidRDefault="00E40484" w:rsidP="00C53937">
            <w:pPr>
              <w:pStyle w:val="TableParagraph"/>
              <w:spacing w:line="266" w:lineRule="exact"/>
              <w:ind w:left="9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5F50746B" w14:textId="77777777" w:rsidR="00E40484" w:rsidRPr="00E40484" w:rsidRDefault="00E40484" w:rsidP="00C53937">
            <w:pPr>
              <w:pStyle w:val="TableParagraph"/>
              <w:spacing w:line="266" w:lineRule="exact"/>
              <w:ind w:left="10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E40484" w:rsidRPr="00E40484" w14:paraId="3F3A508F" w14:textId="77777777" w:rsidTr="00C53937">
        <w:trPr>
          <w:trHeight w:val="247"/>
        </w:trPr>
        <w:tc>
          <w:tcPr>
            <w:tcW w:w="5000" w:type="dxa"/>
          </w:tcPr>
          <w:p w14:paraId="06322398" w14:textId="77777777" w:rsidR="00E40484" w:rsidRPr="00E40484" w:rsidRDefault="00E40484" w:rsidP="00C53937">
            <w:pPr>
              <w:pStyle w:val="TableParagraph"/>
              <w:spacing w:before="17" w:line="210" w:lineRule="exact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E4048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E4048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4C8C37EA" w14:textId="77777777" w:rsidR="00E40484" w:rsidRPr="00E40484" w:rsidRDefault="00E40484" w:rsidP="00C53937">
            <w:pPr>
              <w:pStyle w:val="TableParagraph"/>
              <w:spacing w:before="17" w:line="210" w:lineRule="exact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3A49E09A" w14:textId="77777777" w:rsidR="00E40484" w:rsidRPr="00E40484" w:rsidRDefault="00E40484" w:rsidP="00C53937">
            <w:pPr>
              <w:pStyle w:val="TableParagraph"/>
              <w:spacing w:before="17" w:line="210" w:lineRule="exact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E40484" w:rsidRPr="00E40484" w14:paraId="79C9E440" w14:textId="77777777" w:rsidTr="00C53937">
        <w:trPr>
          <w:trHeight w:val="651"/>
        </w:trPr>
        <w:tc>
          <w:tcPr>
            <w:tcW w:w="5000" w:type="dxa"/>
          </w:tcPr>
          <w:p w14:paraId="3B3144E8" w14:textId="77777777" w:rsidR="00E40484" w:rsidRPr="00E40484" w:rsidRDefault="00E40484" w:rsidP="00C53937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6C2D52A4" w14:textId="77777777" w:rsidR="00E40484" w:rsidRPr="00E40484" w:rsidRDefault="00E40484" w:rsidP="00C53937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21C86008" w14:textId="77777777" w:rsidR="00E40484" w:rsidRPr="00E40484" w:rsidRDefault="00E40484" w:rsidP="00C53937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1F18CF87" w14:textId="77777777" w:rsidR="00E40484" w:rsidRPr="00E40484" w:rsidRDefault="00E40484" w:rsidP="00C53937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15DE1F80" w14:textId="77777777" w:rsidR="00E40484" w:rsidRPr="00E40484" w:rsidRDefault="00E40484" w:rsidP="00C53937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056B207C" w14:textId="77777777" w:rsidR="00E40484" w:rsidRPr="00E40484" w:rsidRDefault="00E40484" w:rsidP="00C53937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E40484" w:rsidRPr="00E40484" w14:paraId="22EF83F5" w14:textId="77777777" w:rsidTr="00C53937">
        <w:trPr>
          <w:trHeight w:val="246"/>
        </w:trPr>
        <w:tc>
          <w:tcPr>
            <w:tcW w:w="5000" w:type="dxa"/>
          </w:tcPr>
          <w:p w14:paraId="514655B9" w14:textId="77777777" w:rsidR="00E40484" w:rsidRPr="00E40484" w:rsidRDefault="00E40484" w:rsidP="00C53937">
            <w:pPr>
              <w:pStyle w:val="TableParagraph"/>
              <w:spacing w:before="16" w:line="210" w:lineRule="exact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E4048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E4048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12537865" w14:textId="77777777" w:rsidR="00E40484" w:rsidRPr="00E40484" w:rsidRDefault="00E40484" w:rsidP="00C53937">
            <w:pPr>
              <w:pStyle w:val="TableParagraph"/>
              <w:spacing w:before="16" w:line="210" w:lineRule="exact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273E7A88" w14:textId="77777777" w:rsidR="00E40484" w:rsidRPr="00E40484" w:rsidRDefault="00E40484" w:rsidP="00C53937">
            <w:pPr>
              <w:pStyle w:val="TableParagraph"/>
              <w:spacing w:before="16" w:line="210" w:lineRule="exact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59A60B98" w14:textId="77777777" w:rsidR="00E40484" w:rsidRPr="00E40484" w:rsidRDefault="00E40484" w:rsidP="00E40484">
      <w:pPr>
        <w:pStyle w:val="Tekstpodstawowy"/>
        <w:spacing w:before="117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C5F63FF" wp14:editId="428BF5DE">
                <wp:simplePos x="0" y="0"/>
                <wp:positionH relativeFrom="page">
                  <wp:posOffset>522731</wp:posOffset>
                </wp:positionH>
                <wp:positionV relativeFrom="paragraph">
                  <wp:posOffset>235830</wp:posOffset>
                </wp:positionV>
                <wp:extent cx="6518275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9525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517894" y="9144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B5CE0" id="Graphic 1" o:spid="_x0000_s1026" style="position:absolute;margin-left:41.15pt;margin-top:18.55pt;width:513.2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" path="m6517894,l,,,9144r6517894,l651789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17ABE5" w14:textId="77777777" w:rsidR="00E40484" w:rsidRPr="00E40484" w:rsidRDefault="00E40484" w:rsidP="00E40484">
      <w:pPr>
        <w:spacing w:before="3"/>
        <w:ind w:left="144"/>
        <w:jc w:val="both"/>
        <w:rPr>
          <w:rFonts w:ascii="Montserrat" w:hAnsi="Montserrat"/>
          <w:i/>
          <w:sz w:val="20"/>
          <w:szCs w:val="20"/>
        </w:rPr>
      </w:pPr>
      <w:r w:rsidRPr="00E40484">
        <w:rPr>
          <w:rFonts w:ascii="Montserrat" w:hAnsi="Montserrat"/>
          <w:i/>
          <w:sz w:val="20"/>
          <w:szCs w:val="20"/>
          <w:vertAlign w:val="superscript"/>
        </w:rPr>
        <w:t>1</w:t>
      </w:r>
      <w:r w:rsidRPr="00E40484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Kopia</w:t>
      </w:r>
      <w:r w:rsidRPr="00E40484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umowy/porozumienia</w:t>
      </w:r>
      <w:r w:rsidRPr="00E40484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z</w:t>
      </w:r>
      <w:r w:rsidRPr="00E40484">
        <w:rPr>
          <w:rFonts w:ascii="Montserrat" w:hAnsi="Montserrat"/>
          <w:i/>
          <w:spacing w:val="-10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podmiotem</w:t>
      </w:r>
      <w:r w:rsidRPr="00E40484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szkolącym</w:t>
      </w:r>
      <w:r w:rsidRPr="00E40484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młodzież</w:t>
      </w:r>
      <w:r w:rsidRPr="00E40484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na</w:t>
      </w:r>
      <w:r w:rsidRPr="00E40484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z w:val="20"/>
          <w:szCs w:val="20"/>
        </w:rPr>
        <w:t>rzecz</w:t>
      </w:r>
      <w:r w:rsidRPr="00E40484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E40484">
        <w:rPr>
          <w:rFonts w:ascii="Montserrat" w:hAnsi="Montserrat"/>
          <w:i/>
          <w:spacing w:val="-2"/>
          <w:sz w:val="20"/>
          <w:szCs w:val="20"/>
        </w:rPr>
        <w:t>Wnioskodawcy.</w:t>
      </w:r>
    </w:p>
    <w:p w14:paraId="712A5CAF" w14:textId="77777777" w:rsidR="00D83F93" w:rsidRPr="00E40484" w:rsidRDefault="00D83F93" w:rsidP="00E40484">
      <w:pPr>
        <w:jc w:val="both"/>
        <w:rPr>
          <w:rFonts w:ascii="Montserrat" w:hAnsi="Montserrat"/>
          <w:i/>
          <w:sz w:val="20"/>
          <w:szCs w:val="20"/>
        </w:rPr>
        <w:sectPr w:rsidR="00D83F93" w:rsidRPr="00E40484" w:rsidSect="00D83F93">
          <w:footerReference w:type="even" r:id="rId8"/>
          <w:headerReference w:type="first" r:id="rId9"/>
          <w:footerReference w:type="first" r:id="rId10"/>
          <w:type w:val="continuous"/>
          <w:pgSz w:w="11910" w:h="16840"/>
          <w:pgMar w:top="880" w:right="708" w:bottom="280" w:left="708" w:header="720" w:footer="720" w:gutter="0"/>
          <w:cols w:space="720"/>
          <w:titlePg/>
          <w:docGrid w:linePitch="299"/>
        </w:sectPr>
      </w:pPr>
    </w:p>
    <w:p w14:paraId="53F84512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711AF2E9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55FE7ECA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4B9D9CF4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72B70776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6DEC17D6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6C55F55A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189F04A3" w14:textId="77777777" w:rsidR="00D83F93" w:rsidRPr="00E40484" w:rsidRDefault="00D83F93" w:rsidP="00D83F93">
      <w:pPr>
        <w:pStyle w:val="Nagwek2"/>
      </w:pPr>
      <w:r>
        <w:t xml:space="preserve">S.04. </w:t>
      </w:r>
      <w:r w:rsidRPr="00E40484">
        <w:t>Zapobieganie</w:t>
      </w:r>
      <w:r w:rsidRPr="00E40484">
        <w:rPr>
          <w:spacing w:val="-2"/>
        </w:rPr>
        <w:t xml:space="preserve"> </w:t>
      </w:r>
      <w:r w:rsidRPr="00E40484">
        <w:t>korupcji</w:t>
      </w:r>
      <w:r w:rsidRPr="00E40484">
        <w:rPr>
          <w:spacing w:val="-2"/>
        </w:rPr>
        <w:t xml:space="preserve"> </w:t>
      </w:r>
      <w:r w:rsidRPr="00E40484">
        <w:t>w</w:t>
      </w:r>
      <w:r w:rsidRPr="00E40484">
        <w:rPr>
          <w:spacing w:val="-2"/>
        </w:rPr>
        <w:t xml:space="preserve"> sporcie</w:t>
      </w:r>
    </w:p>
    <w:p w14:paraId="2781AB3F" w14:textId="77777777" w:rsidR="00D83F93" w:rsidRPr="00E40484" w:rsidRDefault="00D83F93" w:rsidP="00D83F93">
      <w:pPr>
        <w:pStyle w:val="Tekstpodstawowy"/>
        <w:spacing w:before="82"/>
        <w:rPr>
          <w:rFonts w:ascii="Montserrat" w:hAnsi="Montserrat"/>
          <w:b/>
          <w:sz w:val="20"/>
          <w:szCs w:val="20"/>
        </w:rPr>
      </w:pPr>
    </w:p>
    <w:p w14:paraId="3493550C" w14:textId="77777777" w:rsidR="00D83F93" w:rsidRPr="00E40484" w:rsidRDefault="00D83F93" w:rsidP="00D83F93">
      <w:pPr>
        <w:pStyle w:val="Tekstpodstawowy"/>
        <w:spacing w:line="276" w:lineRule="auto"/>
        <w:ind w:left="144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Ubiegający</w:t>
      </w:r>
      <w:r w:rsidRPr="00E40484">
        <w:rPr>
          <w:rFonts w:ascii="Montserrat" w:hAnsi="Montserrat"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się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o</w:t>
      </w:r>
      <w:r w:rsidRPr="00E40484">
        <w:rPr>
          <w:rFonts w:ascii="Montserrat" w:hAnsi="Montserrat"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licencję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(nazwa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klubu)</w:t>
      </w:r>
      <w:r w:rsidRPr="00E40484">
        <w:rPr>
          <w:rFonts w:ascii="Montserrat" w:hAnsi="Montserrat"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potwierdza,</w:t>
      </w:r>
      <w:r w:rsidRPr="00E40484">
        <w:rPr>
          <w:rFonts w:ascii="Montserrat" w:hAnsi="Montserrat"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że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zawodnicy,</w:t>
      </w:r>
      <w:r w:rsidRPr="00E40484">
        <w:rPr>
          <w:rFonts w:ascii="Montserrat" w:hAnsi="Montserrat"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trener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oraz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asystent</w:t>
      </w:r>
      <w:r w:rsidRPr="00E40484">
        <w:rPr>
          <w:rFonts w:ascii="Montserrat" w:hAnsi="Montserrat"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trenera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I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zespołu, wzięli udział w sesji lub szkoleniu poświęconym zapobieganiu korupcji w sporcie oraz zagrożeniom</w:t>
      </w:r>
    </w:p>
    <w:p w14:paraId="133279F0" w14:textId="77777777" w:rsidR="00D83F93" w:rsidRPr="00E40484" w:rsidRDefault="00D83F93" w:rsidP="00D83F93">
      <w:pPr>
        <w:pStyle w:val="Tekstpodstawowy"/>
        <w:spacing w:before="2"/>
        <w:ind w:left="144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>uzależnieniem</w:t>
      </w:r>
      <w:r w:rsidRPr="00E40484">
        <w:rPr>
          <w:rFonts w:ascii="Montserrat" w:hAnsi="Montserrat"/>
          <w:spacing w:val="-2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od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gier</w:t>
      </w:r>
      <w:r w:rsidRPr="00E40484">
        <w:rPr>
          <w:rFonts w:ascii="Montserrat" w:hAnsi="Montserrat"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hazardowych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zgodnie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z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z w:val="20"/>
          <w:szCs w:val="20"/>
        </w:rPr>
        <w:t>kryterium</w:t>
      </w:r>
      <w:r w:rsidRPr="00E40484">
        <w:rPr>
          <w:rFonts w:ascii="Montserrat" w:hAnsi="Montserrat"/>
          <w:spacing w:val="-1"/>
          <w:sz w:val="20"/>
          <w:szCs w:val="20"/>
        </w:rPr>
        <w:t xml:space="preserve"> </w:t>
      </w:r>
      <w:r w:rsidRPr="00E40484">
        <w:rPr>
          <w:rFonts w:ascii="Montserrat" w:hAnsi="Montserrat"/>
          <w:spacing w:val="-2"/>
          <w:sz w:val="20"/>
          <w:szCs w:val="20"/>
        </w:rPr>
        <w:t>S.04.</w:t>
      </w:r>
    </w:p>
    <w:p w14:paraId="127CB818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55AF2445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3B0F43B5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53A54C05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076250C9" w14:textId="77777777" w:rsidR="00D83F93" w:rsidRPr="00E40484" w:rsidRDefault="00D83F93" w:rsidP="00D83F93">
      <w:pPr>
        <w:pStyle w:val="Tekstpodstawowy"/>
        <w:spacing w:before="247"/>
        <w:rPr>
          <w:rFonts w:ascii="Montserrat" w:hAnsi="Montserrat"/>
          <w:sz w:val="20"/>
          <w:szCs w:val="20"/>
        </w:rPr>
      </w:pPr>
    </w:p>
    <w:p w14:paraId="61C1D0E3" w14:textId="77777777" w:rsidR="00D83F93" w:rsidRPr="00E40484" w:rsidRDefault="00D83F93" w:rsidP="00D83F93">
      <w:pPr>
        <w:pStyle w:val="Nagwek2"/>
      </w:pPr>
      <w:r w:rsidRPr="00E40484">
        <w:t>Podpis</w:t>
      </w:r>
      <w:r w:rsidRPr="00E40484">
        <w:rPr>
          <w:spacing w:val="-5"/>
        </w:rPr>
        <w:t xml:space="preserve"> </w:t>
      </w:r>
      <w:r w:rsidRPr="00E40484">
        <w:t>osoby</w:t>
      </w:r>
      <w:r w:rsidRPr="00E40484">
        <w:rPr>
          <w:spacing w:val="-5"/>
        </w:rPr>
        <w:t xml:space="preserve"> </w:t>
      </w:r>
      <w:r w:rsidRPr="00E40484">
        <w:t>prowadzącej</w:t>
      </w:r>
      <w:r w:rsidRPr="00E40484">
        <w:rPr>
          <w:spacing w:val="-3"/>
        </w:rPr>
        <w:t xml:space="preserve"> </w:t>
      </w:r>
      <w:r w:rsidRPr="00E40484">
        <w:rPr>
          <w:spacing w:val="-2"/>
        </w:rPr>
        <w:t>spotkanie</w:t>
      </w:r>
    </w:p>
    <w:p w14:paraId="63777233" w14:textId="77777777" w:rsidR="00D83F93" w:rsidRPr="00E40484" w:rsidRDefault="00D83F93" w:rsidP="00D83F93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7864F148" w14:textId="77777777" w:rsidR="00D83F93" w:rsidRPr="00E40484" w:rsidRDefault="00D83F93" w:rsidP="00D83F93">
      <w:pPr>
        <w:tabs>
          <w:tab w:val="left" w:pos="6145"/>
        </w:tabs>
        <w:ind w:right="34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</w:p>
    <w:p w14:paraId="5389406E" w14:textId="77777777" w:rsidR="00D83F93" w:rsidRPr="00E40484" w:rsidRDefault="00D83F93" w:rsidP="00D83F93">
      <w:pPr>
        <w:pStyle w:val="Tekstpodstawowy"/>
        <w:rPr>
          <w:rFonts w:ascii="Montserrat" w:hAnsi="Montserrat"/>
          <w:b/>
          <w:sz w:val="20"/>
          <w:szCs w:val="20"/>
        </w:rPr>
      </w:pPr>
    </w:p>
    <w:p w14:paraId="53799DBE" w14:textId="77777777" w:rsidR="00D83F93" w:rsidRPr="00E40484" w:rsidRDefault="00D83F93" w:rsidP="00D83F93">
      <w:pPr>
        <w:pStyle w:val="Tekstpodstawowy"/>
        <w:spacing w:before="123"/>
        <w:rPr>
          <w:rFonts w:ascii="Montserrat" w:hAnsi="Montserrat"/>
          <w:b/>
          <w:sz w:val="20"/>
          <w:szCs w:val="20"/>
        </w:rPr>
      </w:pPr>
    </w:p>
    <w:p w14:paraId="7BA55D6F" w14:textId="77777777" w:rsidR="00D83F93" w:rsidRPr="00E40484" w:rsidRDefault="00D83F93" w:rsidP="00D83F93">
      <w:pPr>
        <w:pStyle w:val="Nagwek2"/>
      </w:pPr>
      <w:r w:rsidRPr="00E40484">
        <w:t>Podpis/Podpisy osób reprezentujących klub zgodnie ze statutem lub uchwałą spółki</w:t>
      </w:r>
    </w:p>
    <w:p w14:paraId="11FE5C3F" w14:textId="77777777" w:rsidR="00D83F93" w:rsidRPr="00E40484" w:rsidRDefault="00D83F93" w:rsidP="00D83F93">
      <w:pPr>
        <w:pStyle w:val="Tekstpodstawowy"/>
        <w:spacing w:before="42"/>
        <w:rPr>
          <w:rFonts w:ascii="Montserrat" w:hAnsi="Montserrat"/>
          <w:b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D83F93" w:rsidRPr="00E40484" w14:paraId="45CE19D7" w14:textId="77777777" w:rsidTr="00C53937">
        <w:trPr>
          <w:trHeight w:val="292"/>
        </w:trPr>
        <w:tc>
          <w:tcPr>
            <w:tcW w:w="5000" w:type="dxa"/>
          </w:tcPr>
          <w:p w14:paraId="6625862C" w14:textId="77777777" w:rsidR="00D83F93" w:rsidRPr="00E40484" w:rsidRDefault="00D83F93" w:rsidP="00C53937">
            <w:pPr>
              <w:pStyle w:val="TableParagraph"/>
              <w:spacing w:line="266" w:lineRule="exact"/>
              <w:ind w:left="5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4899230C" w14:textId="77777777" w:rsidR="00D83F93" w:rsidRPr="00E40484" w:rsidRDefault="00D83F93" w:rsidP="00C53937">
            <w:pPr>
              <w:pStyle w:val="TableParagraph"/>
              <w:spacing w:line="266" w:lineRule="exact"/>
              <w:ind w:left="9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35E24DC4" w14:textId="77777777" w:rsidR="00D83F93" w:rsidRPr="00E40484" w:rsidRDefault="00D83F93" w:rsidP="00C53937">
            <w:pPr>
              <w:pStyle w:val="TableParagraph"/>
              <w:spacing w:line="266" w:lineRule="exact"/>
              <w:ind w:left="10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D83F93" w:rsidRPr="00E40484" w14:paraId="05BDDA7F" w14:textId="77777777" w:rsidTr="00C53937">
        <w:trPr>
          <w:trHeight w:val="247"/>
        </w:trPr>
        <w:tc>
          <w:tcPr>
            <w:tcW w:w="5000" w:type="dxa"/>
          </w:tcPr>
          <w:p w14:paraId="0EC22B72" w14:textId="77777777" w:rsidR="00D83F93" w:rsidRPr="00E40484" w:rsidRDefault="00D83F93" w:rsidP="00C53937">
            <w:pPr>
              <w:pStyle w:val="TableParagraph"/>
              <w:spacing w:before="17" w:line="210" w:lineRule="exact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E4048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E4048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4A095BD3" w14:textId="77777777" w:rsidR="00D83F93" w:rsidRPr="00E40484" w:rsidRDefault="00D83F93" w:rsidP="00C53937">
            <w:pPr>
              <w:pStyle w:val="TableParagraph"/>
              <w:spacing w:before="17" w:line="210" w:lineRule="exact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64149C52" w14:textId="77777777" w:rsidR="00D83F93" w:rsidRPr="00E40484" w:rsidRDefault="00D83F93" w:rsidP="00C53937">
            <w:pPr>
              <w:pStyle w:val="TableParagraph"/>
              <w:spacing w:before="17" w:line="210" w:lineRule="exact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D83F93" w:rsidRPr="00E40484" w14:paraId="064226AB" w14:textId="77777777" w:rsidTr="00C53937">
        <w:trPr>
          <w:trHeight w:val="651"/>
        </w:trPr>
        <w:tc>
          <w:tcPr>
            <w:tcW w:w="5000" w:type="dxa"/>
          </w:tcPr>
          <w:p w14:paraId="5F73F268" w14:textId="77777777" w:rsidR="00D83F93" w:rsidRPr="00E40484" w:rsidRDefault="00D83F93" w:rsidP="00C53937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7E27696D" w14:textId="77777777" w:rsidR="00D83F93" w:rsidRPr="00E40484" w:rsidRDefault="00D83F93" w:rsidP="00C53937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49047F25" w14:textId="77777777" w:rsidR="00D83F93" w:rsidRPr="00E40484" w:rsidRDefault="00D83F93" w:rsidP="00C53937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4C8E94B8" w14:textId="77777777" w:rsidR="00D83F93" w:rsidRPr="00E40484" w:rsidRDefault="00D83F93" w:rsidP="00C53937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14EC2E5D" w14:textId="77777777" w:rsidR="00D83F93" w:rsidRPr="00E40484" w:rsidRDefault="00D83F93" w:rsidP="00C53937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43BB5F41" w14:textId="77777777" w:rsidR="00D83F93" w:rsidRPr="00E40484" w:rsidRDefault="00D83F93" w:rsidP="00C53937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E4048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D83F93" w:rsidRPr="00E40484" w14:paraId="75D9B48B" w14:textId="77777777" w:rsidTr="00C53937">
        <w:trPr>
          <w:trHeight w:val="246"/>
        </w:trPr>
        <w:tc>
          <w:tcPr>
            <w:tcW w:w="5000" w:type="dxa"/>
          </w:tcPr>
          <w:p w14:paraId="32D230BC" w14:textId="77777777" w:rsidR="00D83F93" w:rsidRPr="00E40484" w:rsidRDefault="00D83F93" w:rsidP="00C53937">
            <w:pPr>
              <w:pStyle w:val="TableParagraph"/>
              <w:spacing w:before="16" w:line="210" w:lineRule="exact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E4048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E4048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44A46221" w14:textId="77777777" w:rsidR="00D83F93" w:rsidRPr="00E40484" w:rsidRDefault="00D83F93" w:rsidP="00C53937">
            <w:pPr>
              <w:pStyle w:val="TableParagraph"/>
              <w:spacing w:before="16" w:line="210" w:lineRule="exact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715570EA" w14:textId="77777777" w:rsidR="00D83F93" w:rsidRPr="00E40484" w:rsidRDefault="00D83F93" w:rsidP="00C53937">
            <w:pPr>
              <w:pStyle w:val="TableParagraph"/>
              <w:spacing w:before="16" w:line="210" w:lineRule="exact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E4048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3BF03C4C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0A45F692" w14:textId="77777777" w:rsidR="00D83F93" w:rsidRPr="00E40484" w:rsidRDefault="00D83F93" w:rsidP="00D83F93">
      <w:pPr>
        <w:pStyle w:val="Tekstpodstawowy"/>
        <w:spacing w:before="125"/>
        <w:rPr>
          <w:rFonts w:ascii="Montserrat" w:hAnsi="Montserrat"/>
          <w:sz w:val="20"/>
          <w:szCs w:val="20"/>
        </w:rPr>
      </w:pPr>
    </w:p>
    <w:p w14:paraId="3910F30A" w14:textId="77777777" w:rsidR="00D83F93" w:rsidRPr="00E40484" w:rsidRDefault="00D83F93" w:rsidP="00D83F93">
      <w:pPr>
        <w:tabs>
          <w:tab w:val="left" w:pos="6145"/>
        </w:tabs>
        <w:ind w:right="34"/>
        <w:rPr>
          <w:rFonts w:ascii="Montserrat" w:hAnsi="Montserrat"/>
          <w:sz w:val="20"/>
          <w:szCs w:val="20"/>
        </w:rPr>
      </w:pPr>
      <w:r w:rsidRPr="00E4048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</w:p>
    <w:p w14:paraId="5A48A2B8" w14:textId="77777777" w:rsidR="00D83F93" w:rsidRPr="00E40484" w:rsidRDefault="00D83F93" w:rsidP="00D83F93">
      <w:pPr>
        <w:pStyle w:val="Tekstpodstawowy"/>
        <w:tabs>
          <w:tab w:val="left" w:pos="8483"/>
        </w:tabs>
        <w:ind w:right="207"/>
        <w:rPr>
          <w:rFonts w:ascii="Montserrat" w:hAnsi="Montserrat"/>
          <w:i/>
          <w:iCs/>
          <w:sz w:val="20"/>
          <w:szCs w:val="20"/>
        </w:rPr>
      </w:pPr>
      <w:r w:rsidRPr="00E40484">
        <w:rPr>
          <w:rFonts w:ascii="Montserrat" w:hAnsi="Montserrat"/>
          <w:sz w:val="20"/>
          <w:szCs w:val="20"/>
        </w:rPr>
        <w:t xml:space="preserve">                </w:t>
      </w:r>
      <w:r w:rsidRPr="00E40484">
        <w:rPr>
          <w:rFonts w:ascii="Montserrat" w:hAnsi="Montserrat"/>
          <w:i/>
          <w:iCs/>
          <w:sz w:val="20"/>
          <w:szCs w:val="20"/>
        </w:rPr>
        <w:t xml:space="preserve"> (miejscowość</w:t>
      </w:r>
      <w:r w:rsidRPr="00E40484">
        <w:rPr>
          <w:rFonts w:ascii="Montserrat" w:hAnsi="Montserrat"/>
          <w:i/>
          <w:iCs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i/>
          <w:iCs/>
          <w:sz w:val="20"/>
          <w:szCs w:val="20"/>
        </w:rPr>
        <w:t>i</w:t>
      </w:r>
      <w:r w:rsidRPr="00E40484">
        <w:rPr>
          <w:rFonts w:ascii="Montserrat" w:hAnsi="Montserrat"/>
          <w:i/>
          <w:iCs/>
          <w:spacing w:val="-7"/>
          <w:sz w:val="20"/>
          <w:szCs w:val="20"/>
        </w:rPr>
        <w:t xml:space="preserve"> </w:t>
      </w:r>
      <w:r w:rsidRPr="00E40484">
        <w:rPr>
          <w:rFonts w:ascii="Montserrat" w:hAnsi="Montserrat"/>
          <w:i/>
          <w:iCs/>
          <w:spacing w:val="-2"/>
          <w:sz w:val="20"/>
          <w:szCs w:val="20"/>
        </w:rPr>
        <w:t>data)</w:t>
      </w:r>
    </w:p>
    <w:p w14:paraId="2F974FC0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5ADB4999" w14:textId="77777777" w:rsidR="00D83F93" w:rsidRPr="00E40484" w:rsidRDefault="00D83F93" w:rsidP="00D83F93">
      <w:pPr>
        <w:pStyle w:val="Tekstpodstawowy"/>
        <w:rPr>
          <w:rFonts w:ascii="Montserrat" w:hAnsi="Montserrat"/>
          <w:sz w:val="20"/>
          <w:szCs w:val="20"/>
        </w:rPr>
      </w:pPr>
    </w:p>
    <w:p w14:paraId="29A34C0C" w14:textId="77777777" w:rsidR="00D83F93" w:rsidRPr="00E40484" w:rsidRDefault="00D83F93" w:rsidP="00D83F93">
      <w:pPr>
        <w:pStyle w:val="Tekstpodstawowy"/>
        <w:spacing w:before="207"/>
        <w:rPr>
          <w:rFonts w:ascii="Montserrat" w:hAnsi="Montserrat"/>
          <w:sz w:val="20"/>
          <w:szCs w:val="20"/>
        </w:rPr>
      </w:pPr>
    </w:p>
    <w:p w14:paraId="78A93D8D" w14:textId="77777777" w:rsidR="00D83F93" w:rsidRPr="00E40484" w:rsidRDefault="00D83F93" w:rsidP="00D83F93">
      <w:pPr>
        <w:ind w:left="144"/>
        <w:rPr>
          <w:rFonts w:ascii="Montserrat" w:hAnsi="Montserrat"/>
          <w:b/>
          <w:sz w:val="20"/>
          <w:szCs w:val="20"/>
        </w:rPr>
      </w:pPr>
      <w:r w:rsidRPr="00E40484">
        <w:rPr>
          <w:rFonts w:ascii="Montserrat" w:hAnsi="Montserrat"/>
          <w:b/>
          <w:sz w:val="20"/>
          <w:szCs w:val="20"/>
        </w:rPr>
        <w:t>Do</w:t>
      </w:r>
      <w:r w:rsidRPr="00E40484">
        <w:rPr>
          <w:rFonts w:ascii="Montserrat" w:hAnsi="Montserrat"/>
          <w:b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b/>
          <w:sz w:val="20"/>
          <w:szCs w:val="20"/>
        </w:rPr>
        <w:t>oświadczenia</w:t>
      </w:r>
      <w:r w:rsidRPr="00E40484">
        <w:rPr>
          <w:rFonts w:ascii="Montserrat" w:hAnsi="Montserrat"/>
          <w:b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b/>
          <w:spacing w:val="-2"/>
          <w:sz w:val="20"/>
          <w:szCs w:val="20"/>
        </w:rPr>
        <w:t>dołączamy:</w:t>
      </w:r>
    </w:p>
    <w:p w14:paraId="0FAB3838" w14:textId="77777777" w:rsidR="00D83F93" w:rsidRPr="00E40484" w:rsidRDefault="00D83F93" w:rsidP="00D83F93">
      <w:pPr>
        <w:pStyle w:val="Tekstpodstawowy"/>
        <w:spacing w:before="84"/>
        <w:rPr>
          <w:rFonts w:ascii="Montserrat" w:hAnsi="Montserrat"/>
          <w:b/>
          <w:sz w:val="20"/>
          <w:szCs w:val="20"/>
        </w:rPr>
      </w:pPr>
    </w:p>
    <w:p w14:paraId="369888B2" w14:textId="04E0667B" w:rsidR="00D83F93" w:rsidRPr="00E40484" w:rsidRDefault="00D83F93" w:rsidP="00D83F93">
      <w:pPr>
        <w:tabs>
          <w:tab w:val="left" w:pos="852"/>
        </w:tabs>
        <w:spacing w:line="276" w:lineRule="auto"/>
        <w:ind w:left="144" w:right="254"/>
        <w:rPr>
          <w:rFonts w:ascii="Montserrat" w:hAnsi="Montserrat"/>
          <w:bCs/>
          <w:sz w:val="20"/>
          <w:szCs w:val="20"/>
        </w:rPr>
      </w:pPr>
      <w:r w:rsidRPr="00E40484">
        <w:rPr>
          <w:rFonts w:ascii="Montserrat" w:hAnsi="Montserrat"/>
          <w:b/>
          <w:spacing w:val="-4"/>
          <w:sz w:val="20"/>
          <w:szCs w:val="20"/>
        </w:rPr>
        <w:t>S.0</w:t>
      </w:r>
      <w:r w:rsidR="00F85AA6">
        <w:rPr>
          <w:rFonts w:ascii="Montserrat" w:hAnsi="Montserrat"/>
          <w:b/>
          <w:spacing w:val="-4"/>
          <w:sz w:val="20"/>
          <w:szCs w:val="20"/>
        </w:rPr>
        <w:t>5.</w:t>
      </w:r>
      <w:r w:rsidRPr="00E40484">
        <w:rPr>
          <w:rFonts w:ascii="Montserrat" w:hAnsi="Montserrat"/>
          <w:bCs/>
          <w:sz w:val="20"/>
          <w:szCs w:val="20"/>
        </w:rPr>
        <w:t xml:space="preserve"> Listę</w:t>
      </w:r>
      <w:r w:rsidRPr="00E40484">
        <w:rPr>
          <w:rFonts w:ascii="Montserrat" w:hAnsi="Montserrat"/>
          <w:bCs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obecności</w:t>
      </w:r>
      <w:r w:rsidRPr="00E40484">
        <w:rPr>
          <w:rFonts w:ascii="Montserrat" w:hAnsi="Montserrat"/>
          <w:bCs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osób</w:t>
      </w:r>
      <w:r w:rsidRPr="00E40484">
        <w:rPr>
          <w:rFonts w:ascii="Montserrat" w:hAnsi="Montserrat"/>
          <w:bCs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uczestniczących</w:t>
      </w:r>
      <w:r w:rsidRPr="00E40484">
        <w:rPr>
          <w:rFonts w:ascii="Montserrat" w:hAnsi="Montserrat"/>
          <w:bCs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w</w:t>
      </w:r>
      <w:r w:rsidRPr="00E40484">
        <w:rPr>
          <w:rFonts w:ascii="Montserrat" w:hAnsi="Montserrat"/>
          <w:bCs/>
          <w:spacing w:val="-5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szkoleniu</w:t>
      </w:r>
      <w:r w:rsidRPr="00E40484">
        <w:rPr>
          <w:rFonts w:ascii="Montserrat" w:hAnsi="Montserrat"/>
          <w:bCs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wraz</w:t>
      </w:r>
      <w:r w:rsidRPr="00E40484">
        <w:rPr>
          <w:rFonts w:ascii="Montserrat" w:hAnsi="Montserrat"/>
          <w:bCs/>
          <w:spacing w:val="-5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z</w:t>
      </w:r>
      <w:r w:rsidRPr="00E40484">
        <w:rPr>
          <w:rFonts w:ascii="Montserrat" w:hAnsi="Montserrat"/>
          <w:bCs/>
          <w:spacing w:val="-5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podpisem</w:t>
      </w:r>
      <w:r w:rsidRPr="00E40484">
        <w:rPr>
          <w:rFonts w:ascii="Montserrat" w:hAnsi="Montserrat"/>
          <w:bCs/>
          <w:spacing w:val="-3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>osoby</w:t>
      </w:r>
      <w:r w:rsidRPr="00E40484">
        <w:rPr>
          <w:rFonts w:ascii="Montserrat" w:hAnsi="Montserrat"/>
          <w:bCs/>
          <w:spacing w:val="-4"/>
          <w:sz w:val="20"/>
          <w:szCs w:val="20"/>
        </w:rPr>
        <w:t xml:space="preserve"> </w:t>
      </w:r>
      <w:r w:rsidRPr="00E40484">
        <w:rPr>
          <w:rFonts w:ascii="Montserrat" w:hAnsi="Montserrat"/>
          <w:bCs/>
          <w:sz w:val="20"/>
          <w:szCs w:val="20"/>
        </w:rPr>
        <w:t xml:space="preserve">przeprowadzającej szkolenie posiadającej aktualne zaświadczenie wydane przez PZPN lub podmiot z PZPN </w:t>
      </w:r>
      <w:r w:rsidRPr="00E40484">
        <w:rPr>
          <w:rFonts w:ascii="Montserrat" w:hAnsi="Montserrat"/>
          <w:bCs/>
          <w:spacing w:val="-2"/>
          <w:sz w:val="20"/>
          <w:szCs w:val="20"/>
        </w:rPr>
        <w:t>współpracujący</w:t>
      </w:r>
    </w:p>
    <w:p w14:paraId="14C0F207" w14:textId="77777777" w:rsidR="00D83F93" w:rsidRDefault="00D83F93" w:rsidP="00D83F93">
      <w:pPr>
        <w:rPr>
          <w:rFonts w:ascii="Montserrat" w:hAnsi="Montserrat"/>
          <w:sz w:val="20"/>
          <w:szCs w:val="20"/>
        </w:rPr>
      </w:pPr>
    </w:p>
    <w:p w14:paraId="4911B675" w14:textId="77777777" w:rsidR="00D83F93" w:rsidRDefault="00D83F93" w:rsidP="00D83F93">
      <w:pPr>
        <w:rPr>
          <w:rFonts w:ascii="Montserrat" w:hAnsi="Montserrat"/>
          <w:sz w:val="20"/>
          <w:szCs w:val="20"/>
        </w:rPr>
      </w:pPr>
    </w:p>
    <w:p w14:paraId="47917E05" w14:textId="77777777" w:rsidR="00D83F93" w:rsidRDefault="00D83F93" w:rsidP="00D83F93">
      <w:pPr>
        <w:rPr>
          <w:rFonts w:ascii="Montserrat" w:hAnsi="Montserrat"/>
          <w:sz w:val="20"/>
          <w:szCs w:val="20"/>
        </w:rPr>
      </w:pPr>
    </w:p>
    <w:p w14:paraId="339C65A7" w14:textId="77777777" w:rsidR="00D83F93" w:rsidRDefault="00D83F93" w:rsidP="00D83F93">
      <w:pPr>
        <w:rPr>
          <w:rFonts w:ascii="Montserrat" w:hAnsi="Montserrat"/>
          <w:sz w:val="20"/>
          <w:szCs w:val="20"/>
        </w:rPr>
      </w:pPr>
    </w:p>
    <w:p w14:paraId="11F4775C" w14:textId="77777777" w:rsidR="00D83F93" w:rsidRDefault="00D83F93" w:rsidP="00D83F93">
      <w:pPr>
        <w:rPr>
          <w:rFonts w:ascii="Montserrat" w:hAnsi="Montserrat"/>
          <w:sz w:val="20"/>
          <w:szCs w:val="20"/>
        </w:rPr>
      </w:pPr>
    </w:p>
    <w:p w14:paraId="6A93C708" w14:textId="77777777" w:rsidR="00D83F93" w:rsidRDefault="00D83F93" w:rsidP="00D83F93">
      <w:pPr>
        <w:rPr>
          <w:rFonts w:ascii="Montserrat" w:hAnsi="Montserrat"/>
          <w:sz w:val="20"/>
          <w:szCs w:val="20"/>
        </w:rPr>
      </w:pPr>
    </w:p>
    <w:p w14:paraId="1A6B1205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6930FC31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376E00CD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2BE8A4E4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0D0E241B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7AB697DC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1B165F46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10639AF2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0BF16476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2DDC9F2E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64432E36" w14:textId="77777777" w:rsidR="00D83F93" w:rsidRDefault="00D83F93" w:rsidP="00E40484">
      <w:pPr>
        <w:rPr>
          <w:rFonts w:ascii="Montserrat" w:hAnsi="Montserrat"/>
          <w:sz w:val="20"/>
          <w:szCs w:val="20"/>
        </w:rPr>
      </w:pPr>
    </w:p>
    <w:p w14:paraId="6BE793CA" w14:textId="77777777" w:rsidR="00D83F93" w:rsidRPr="00E40484" w:rsidRDefault="00D83F93" w:rsidP="00E40484">
      <w:pPr>
        <w:rPr>
          <w:rFonts w:ascii="Montserrat" w:hAnsi="Montserrat"/>
          <w:sz w:val="20"/>
          <w:szCs w:val="20"/>
        </w:rPr>
      </w:pPr>
    </w:p>
    <w:sectPr w:rsidR="00D83F93" w:rsidRPr="00E40484" w:rsidSect="002950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39E5" w14:textId="77777777" w:rsidR="00FD5246" w:rsidRDefault="00FD5246" w:rsidP="00075A13">
      <w:r>
        <w:separator/>
      </w:r>
    </w:p>
  </w:endnote>
  <w:endnote w:type="continuationSeparator" w:id="0">
    <w:p w14:paraId="1A4D9C82" w14:textId="77777777" w:rsidR="00FD5246" w:rsidRDefault="00FD5246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A48D" w14:textId="336E9B54" w:rsidR="00FB2AD9" w:rsidRDefault="00000000">
    <w:pPr>
      <w:pStyle w:val="Stopka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0" type="#_x0000_t75" style="position:absolute;margin-left:-23.35pt;margin-top:449.2pt;width:593.75pt;height:367.9pt;z-index:-251649024;mso-position-horizontal-relative:margin;mso-position-vertical-relative:margin" o:allowincell="f">
          <v:imagedata r:id="rId1" o:title="znak wodny mzpn"/>
          <w10:wrap anchorx="margin" anchory="margin"/>
        </v:shape>
      </w:pict>
    </w:r>
    <w:r>
      <w:rPr>
        <w:noProof/>
      </w:rPr>
      <w:pict w14:anchorId="7332908F">
        <v:shape id="WordPictureWatermark604010282" o:spid="_x0000_s1038" type="#_x0000_t75" style="position:absolute;margin-left:-35.35pt;margin-top:437.2pt;width:593.75pt;height:367.9pt;z-index:-251655168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D2511" w14:textId="66A9B579" w:rsidR="00FB2AD9" w:rsidRDefault="00000000">
    <w:pPr>
      <w:pStyle w:val="Stopka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1" type="#_x0000_t75" style="position:absolute;margin-left:-34.75pt;margin-top:419.3pt;width:593.75pt;height:367.9pt;z-index:-251648000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000000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3E5A2" w14:textId="77777777" w:rsidR="00FD5246" w:rsidRDefault="00FD5246" w:rsidP="00075A13">
      <w:r>
        <w:separator/>
      </w:r>
    </w:p>
  </w:footnote>
  <w:footnote w:type="continuationSeparator" w:id="0">
    <w:p w14:paraId="42F9CF82" w14:textId="77777777" w:rsidR="00FD5246" w:rsidRDefault="00FD5246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157A" w14:textId="77777777" w:rsidR="00D83F93" w:rsidRPr="004355C2" w:rsidRDefault="00D83F93" w:rsidP="00D83F93">
    <w:pPr>
      <w:spacing w:before="67"/>
      <w:ind w:right="135"/>
      <w:jc w:val="right"/>
      <w:rPr>
        <w:rFonts w:ascii="Montserrat" w:hAnsi="Montserrat"/>
        <w:i/>
        <w:sz w:val="20"/>
        <w:szCs w:val="20"/>
      </w:rPr>
    </w:pPr>
    <w:r w:rsidRPr="004355C2">
      <w:rPr>
        <w:rFonts w:ascii="Montserrat" w:hAnsi="Montserrat"/>
        <w:i/>
        <w:sz w:val="20"/>
        <w:szCs w:val="20"/>
      </w:rPr>
      <w:t>Oświadczenie</w:t>
    </w:r>
    <w:r w:rsidRPr="004355C2">
      <w:rPr>
        <w:rFonts w:ascii="Montserrat" w:hAnsi="Montserrat"/>
        <w:i/>
        <w:spacing w:val="-12"/>
        <w:sz w:val="20"/>
        <w:szCs w:val="20"/>
      </w:rPr>
      <w:t xml:space="preserve"> </w:t>
    </w:r>
    <w:r w:rsidRPr="004355C2">
      <w:rPr>
        <w:rFonts w:ascii="Montserrat" w:hAnsi="Montserrat"/>
        <w:i/>
        <w:spacing w:val="-2"/>
        <w:sz w:val="20"/>
        <w:szCs w:val="20"/>
      </w:rPr>
      <w:t>11.2.2.</w:t>
    </w:r>
  </w:p>
  <w:p w14:paraId="70726956" w14:textId="462EE3F8" w:rsidR="00D83F93" w:rsidRDefault="00D83F93">
    <w:pPr>
      <w:pStyle w:val="Nagwek"/>
    </w:pPr>
    <w:r>
      <w:rPr>
        <w:noProof/>
      </w:rPr>
      <w:drawing>
        <wp:anchor distT="0" distB="0" distL="0" distR="0" simplePos="0" relativeHeight="251666432" behindDoc="1" locked="0" layoutInCell="1" allowOverlap="1" wp14:anchorId="0FEC72C5" wp14:editId="326E0929">
          <wp:simplePos x="0" y="0"/>
          <wp:positionH relativeFrom="page">
            <wp:posOffset>2912745</wp:posOffset>
          </wp:positionH>
          <wp:positionV relativeFrom="page">
            <wp:posOffset>277495</wp:posOffset>
          </wp:positionV>
          <wp:extent cx="1735200" cy="338400"/>
          <wp:effectExtent l="0" t="0" r="0" b="5080"/>
          <wp:wrapTopAndBottom/>
          <wp:docPr id="1671041642" name="Obraz 167104164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52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35BB8506" w:rsidR="0033286B" w:rsidRDefault="003328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5A0A760B" w:rsidR="0096456E" w:rsidRP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 w:rsidRPr="00567694">
      <w:rPr>
        <w:rFonts w:ascii="Montserrat" w:hAnsi="Montserrat"/>
        <w:sz w:val="20"/>
        <w:szCs w:val="20"/>
      </w:rPr>
      <w:t>Formularz</w:t>
    </w:r>
    <w:r w:rsidRPr="00567694">
      <w:rPr>
        <w:rFonts w:ascii="Montserrat" w:hAnsi="Montserrat"/>
        <w:spacing w:val="-10"/>
        <w:sz w:val="20"/>
        <w:szCs w:val="20"/>
      </w:rPr>
      <w:t xml:space="preserve"> </w:t>
    </w:r>
    <w:r w:rsidRPr="00567694">
      <w:rPr>
        <w:rFonts w:ascii="Montserrat" w:hAnsi="Montserrat"/>
        <w:spacing w:val="-2"/>
        <w:sz w:val="20"/>
        <w:szCs w:val="20"/>
      </w:rPr>
      <w:t>11.1.1.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83CB8"/>
    <w:multiLevelType w:val="hybridMultilevel"/>
    <w:tmpl w:val="1C8EFC8C"/>
    <w:lvl w:ilvl="0" w:tplc="0AFE0D2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4" w:hanging="360"/>
      </w:pPr>
    </w:lvl>
    <w:lvl w:ilvl="2" w:tplc="0809001B" w:tentative="1">
      <w:start w:val="1"/>
      <w:numFmt w:val="lowerRoman"/>
      <w:lvlText w:val="%3."/>
      <w:lvlJc w:val="right"/>
      <w:pPr>
        <w:ind w:left="1944" w:hanging="180"/>
      </w:pPr>
    </w:lvl>
    <w:lvl w:ilvl="3" w:tplc="0809000F" w:tentative="1">
      <w:start w:val="1"/>
      <w:numFmt w:val="decimal"/>
      <w:lvlText w:val="%4."/>
      <w:lvlJc w:val="left"/>
      <w:pPr>
        <w:ind w:left="2664" w:hanging="360"/>
      </w:pPr>
    </w:lvl>
    <w:lvl w:ilvl="4" w:tplc="08090019" w:tentative="1">
      <w:start w:val="1"/>
      <w:numFmt w:val="lowerLetter"/>
      <w:lvlText w:val="%5."/>
      <w:lvlJc w:val="left"/>
      <w:pPr>
        <w:ind w:left="3384" w:hanging="360"/>
      </w:pPr>
    </w:lvl>
    <w:lvl w:ilvl="5" w:tplc="0809001B" w:tentative="1">
      <w:start w:val="1"/>
      <w:numFmt w:val="lowerRoman"/>
      <w:lvlText w:val="%6."/>
      <w:lvlJc w:val="right"/>
      <w:pPr>
        <w:ind w:left="4104" w:hanging="180"/>
      </w:pPr>
    </w:lvl>
    <w:lvl w:ilvl="6" w:tplc="0809000F" w:tentative="1">
      <w:start w:val="1"/>
      <w:numFmt w:val="decimal"/>
      <w:lvlText w:val="%7."/>
      <w:lvlJc w:val="left"/>
      <w:pPr>
        <w:ind w:left="4824" w:hanging="360"/>
      </w:pPr>
    </w:lvl>
    <w:lvl w:ilvl="7" w:tplc="08090019" w:tentative="1">
      <w:start w:val="1"/>
      <w:numFmt w:val="lowerLetter"/>
      <w:lvlText w:val="%8."/>
      <w:lvlJc w:val="left"/>
      <w:pPr>
        <w:ind w:left="5544" w:hanging="360"/>
      </w:pPr>
    </w:lvl>
    <w:lvl w:ilvl="8" w:tplc="08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16AB57EF"/>
    <w:multiLevelType w:val="hybridMultilevel"/>
    <w:tmpl w:val="DA7C62BE"/>
    <w:lvl w:ilvl="0" w:tplc="08090017">
      <w:start w:val="1"/>
      <w:numFmt w:val="lowerLetter"/>
      <w:lvlText w:val="%1)"/>
      <w:lvlJc w:val="left"/>
      <w:pPr>
        <w:ind w:left="122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43" w:hanging="360"/>
      </w:pPr>
    </w:lvl>
    <w:lvl w:ilvl="2" w:tplc="0809001B" w:tentative="1">
      <w:start w:val="1"/>
      <w:numFmt w:val="lowerRoman"/>
      <w:lvlText w:val="%3."/>
      <w:lvlJc w:val="right"/>
      <w:pPr>
        <w:ind w:left="2663" w:hanging="180"/>
      </w:pPr>
    </w:lvl>
    <w:lvl w:ilvl="3" w:tplc="0809000F" w:tentative="1">
      <w:start w:val="1"/>
      <w:numFmt w:val="decimal"/>
      <w:lvlText w:val="%4."/>
      <w:lvlJc w:val="left"/>
      <w:pPr>
        <w:ind w:left="3383" w:hanging="360"/>
      </w:pPr>
    </w:lvl>
    <w:lvl w:ilvl="4" w:tplc="08090019" w:tentative="1">
      <w:start w:val="1"/>
      <w:numFmt w:val="lowerLetter"/>
      <w:lvlText w:val="%5."/>
      <w:lvlJc w:val="left"/>
      <w:pPr>
        <w:ind w:left="4103" w:hanging="360"/>
      </w:pPr>
    </w:lvl>
    <w:lvl w:ilvl="5" w:tplc="0809001B" w:tentative="1">
      <w:start w:val="1"/>
      <w:numFmt w:val="lowerRoman"/>
      <w:lvlText w:val="%6."/>
      <w:lvlJc w:val="right"/>
      <w:pPr>
        <w:ind w:left="4823" w:hanging="180"/>
      </w:pPr>
    </w:lvl>
    <w:lvl w:ilvl="6" w:tplc="0809000F" w:tentative="1">
      <w:start w:val="1"/>
      <w:numFmt w:val="decimal"/>
      <w:lvlText w:val="%7."/>
      <w:lvlJc w:val="left"/>
      <w:pPr>
        <w:ind w:left="5543" w:hanging="360"/>
      </w:pPr>
    </w:lvl>
    <w:lvl w:ilvl="7" w:tplc="08090019" w:tentative="1">
      <w:start w:val="1"/>
      <w:numFmt w:val="lowerLetter"/>
      <w:lvlText w:val="%8."/>
      <w:lvlJc w:val="left"/>
      <w:pPr>
        <w:ind w:left="6263" w:hanging="360"/>
      </w:pPr>
    </w:lvl>
    <w:lvl w:ilvl="8" w:tplc="08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2" w15:restartNumberingAfterBreak="0">
    <w:nsid w:val="3B457B9E"/>
    <w:multiLevelType w:val="hybridMultilevel"/>
    <w:tmpl w:val="F3603E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2"/>
  </w:num>
  <w:num w:numId="2" w16cid:durableId="559441957">
    <w:abstractNumId w:val="3"/>
  </w:num>
  <w:num w:numId="3" w16cid:durableId="184248871">
    <w:abstractNumId w:val="1"/>
  </w:num>
  <w:num w:numId="4" w16cid:durableId="233512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30FF"/>
    <w:rsid w:val="000F48A7"/>
    <w:rsid w:val="000F5DC0"/>
    <w:rsid w:val="00104270"/>
    <w:rsid w:val="0011090D"/>
    <w:rsid w:val="00112971"/>
    <w:rsid w:val="001142C9"/>
    <w:rsid w:val="00127180"/>
    <w:rsid w:val="00141919"/>
    <w:rsid w:val="00150CB8"/>
    <w:rsid w:val="00154A54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40369D"/>
    <w:rsid w:val="004143E4"/>
    <w:rsid w:val="00423EFA"/>
    <w:rsid w:val="00451A36"/>
    <w:rsid w:val="00455E57"/>
    <w:rsid w:val="00462785"/>
    <w:rsid w:val="00495F92"/>
    <w:rsid w:val="004C59BB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E1E45"/>
    <w:rsid w:val="005F0A8A"/>
    <w:rsid w:val="00601F5B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D7063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83F93"/>
    <w:rsid w:val="00DC07CA"/>
    <w:rsid w:val="00DC65E1"/>
    <w:rsid w:val="00DF03AB"/>
    <w:rsid w:val="00E015CF"/>
    <w:rsid w:val="00E04CD7"/>
    <w:rsid w:val="00E202C0"/>
    <w:rsid w:val="00E40484"/>
    <w:rsid w:val="00E56769"/>
    <w:rsid w:val="00E6343E"/>
    <w:rsid w:val="00E823C4"/>
    <w:rsid w:val="00EB639A"/>
    <w:rsid w:val="00ED4504"/>
    <w:rsid w:val="00ED455F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85AA6"/>
    <w:rsid w:val="00FB2AD9"/>
    <w:rsid w:val="00FB5D01"/>
    <w:rsid w:val="00FD4060"/>
    <w:rsid w:val="00FD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E40484"/>
    <w:pPr>
      <w:ind w:left="144"/>
      <w:outlineLvl w:val="1"/>
    </w:pPr>
    <w:rPr>
      <w:rFonts w:ascii="Montserrat" w:eastAsia="Times New Roman" w:hAnsi="Montserrat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0484"/>
    <w:rPr>
      <w:rFonts w:ascii="Montserrat" w:eastAsia="Times New Roman" w:hAnsi="Montserrat" w:cs="Times New Roman"/>
      <w:b/>
      <w:bCs/>
      <w:sz w:val="20"/>
      <w:szCs w:val="20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152</TotalTime>
  <Pages>2</Pages>
  <Words>351</Words>
  <Characters>2952</Characters>
  <Application>Microsoft Office Word</Application>
  <DocSecurity>0</DocSecurity>
  <Lines>105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115</cp:revision>
  <cp:lastPrinted>2025-08-07T13:16:00Z</cp:lastPrinted>
  <dcterms:created xsi:type="dcterms:W3CDTF">2023-11-02T11:07:00Z</dcterms:created>
  <dcterms:modified xsi:type="dcterms:W3CDTF">2026-04-30T12:45:00Z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